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00" w:type="dxa"/>
        <w:tblLook w:val="00A0"/>
      </w:tblPr>
      <w:tblGrid>
        <w:gridCol w:w="16200"/>
      </w:tblGrid>
      <w:tr w:rsidR="00E93C79" w:rsidRPr="00473BCC" w:rsidTr="008A70B5">
        <w:trPr>
          <w:trHeight w:val="285"/>
        </w:trPr>
        <w:tc>
          <w:tcPr>
            <w:tcW w:w="16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93C79" w:rsidRPr="00473BCC" w:rsidRDefault="00E93C79" w:rsidP="008A70B5"/>
          <w:tbl>
            <w:tblPr>
              <w:tblW w:w="14742" w:type="dxa"/>
              <w:tblLook w:val="00A0"/>
            </w:tblPr>
            <w:tblGrid>
              <w:gridCol w:w="1276"/>
              <w:gridCol w:w="2126"/>
              <w:gridCol w:w="1276"/>
              <w:gridCol w:w="1988"/>
              <w:gridCol w:w="1412"/>
              <w:gridCol w:w="2554"/>
              <w:gridCol w:w="2409"/>
              <w:gridCol w:w="1701"/>
            </w:tblGrid>
            <w:tr w:rsidR="00E93C79" w:rsidRPr="00473BCC" w:rsidTr="00FD181B">
              <w:trPr>
                <w:trHeight w:val="526"/>
              </w:trPr>
              <w:tc>
                <w:tcPr>
                  <w:tcW w:w="14742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:rsidR="00E93C79" w:rsidRPr="00D72D94" w:rsidRDefault="00E93C79" w:rsidP="00FD181B">
                  <w:pPr>
                    <w:widowControl/>
                    <w:ind w:firstLineChars="750" w:firstLine="2711"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 </w:t>
                  </w: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>201</w:t>
                  </w:r>
                  <w:r w:rsidRPr="00127666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>8</w:t>
                  </w:r>
                  <w:r w:rsidRPr="00D72D94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36"/>
                      <w:szCs w:val="36"/>
                    </w:rPr>
                    <w:t>年高校毕业生求职创业补贴申请人员花名册</w:t>
                  </w: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     </w:t>
                  </w:r>
                  <w:r w:rsidRPr="00D72D94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4"/>
                      <w:szCs w:val="24"/>
                    </w:rPr>
                    <w:t>（盖章）</w:t>
                  </w: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生源地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学</w:t>
                  </w: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 </w:t>
                  </w: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专</w:t>
                  </w: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 </w:t>
                  </w: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业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备注</w:t>
                  </w: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(</w:t>
                  </w: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状态</w:t>
                  </w: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D72D94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理由</w:t>
                  </w: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王秋梅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电子商务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王姣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计算机网络技术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付军军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财务管理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马乐乐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计算机信息管理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武正红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计算机应用技术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秦蕊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计算机应用技术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许蓉蓉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软件技术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马文静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张宏杰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电子商务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魏兴颖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宁夏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电子商务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谢子文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电子商务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张佳季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宁夏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电子商务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亓王振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软件技术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张舒媛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软件技术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张学艳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计算机信息管理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胡苗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计算机网络技术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杨佑金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软件技术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低保家庭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宣文虎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计算机信息管理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低保家庭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童瑶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电子商务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低保家庭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FD181B">
              <w:trPr>
                <w:trHeight w:val="392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赵泽华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物流管理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FD181B" w:rsidRDefault="00E93C79" w:rsidP="00FD181B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FD181B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</w:tbl>
          <w:p w:rsidR="00E93C79" w:rsidRPr="00473BCC" w:rsidRDefault="00E93C79" w:rsidP="008A70B5"/>
          <w:tbl>
            <w:tblPr>
              <w:tblW w:w="14742" w:type="dxa"/>
              <w:tblLook w:val="00A0"/>
            </w:tblPr>
            <w:tblGrid>
              <w:gridCol w:w="1276"/>
              <w:gridCol w:w="2126"/>
              <w:gridCol w:w="1276"/>
              <w:gridCol w:w="1985"/>
              <w:gridCol w:w="1417"/>
              <w:gridCol w:w="2552"/>
              <w:gridCol w:w="2409"/>
              <w:gridCol w:w="1701"/>
            </w:tblGrid>
            <w:tr w:rsidR="00E93C79" w:rsidRPr="00473BCC" w:rsidTr="006C32E5">
              <w:trPr>
                <w:trHeight w:val="629"/>
              </w:trPr>
              <w:tc>
                <w:tcPr>
                  <w:tcW w:w="14742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:rsidR="00E93C79" w:rsidRPr="00D72D94" w:rsidRDefault="00E93C79" w:rsidP="000D4E2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                 </w:t>
                  </w:r>
                  <w:r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 </w:t>
                  </w: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  201</w:t>
                  </w:r>
                  <w:r w:rsidRPr="00127666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>8</w:t>
                  </w:r>
                  <w:r w:rsidRPr="00D72D94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36"/>
                      <w:szCs w:val="36"/>
                    </w:rPr>
                    <w:t>年高校毕业生求职创业补贴申请人员花名册</w:t>
                  </w: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     </w:t>
                  </w:r>
                  <w:r w:rsidRPr="00D72D94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4"/>
                      <w:szCs w:val="24"/>
                    </w:rPr>
                    <w:t>（盖章）</w:t>
                  </w:r>
                  <w:r w:rsidRPr="00D72D94">
                    <w:rPr>
                      <w:rFonts w:ascii="黑体" w:eastAsia="黑体" w:hAnsi="黑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93C79" w:rsidRPr="00473BCC" w:rsidTr="006C32E5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生源地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学</w:t>
                  </w: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 </w:t>
                  </w: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专</w:t>
                  </w: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 </w:t>
                  </w: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业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备注</w:t>
                  </w: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(</w:t>
                  </w: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状态</w:t>
                  </w: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D72D94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理由</w:t>
                  </w: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李敏超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物流管理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南琪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杨文军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移动通信技术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公保昂布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青海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低保家庭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唐若文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宁夏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丁晨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石蓉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张磊磊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男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机电一化技术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景丽菲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秦旭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财务管理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张卓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财务管理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雷丹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邢丽霞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杨丽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低保家庭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马婷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宁夏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财务管理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杨彩雯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宁夏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市场营销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张妍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计算机信息管理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建档立卡贫困家庭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成红梅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财务管理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王思霞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会计电算化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国家助学贷款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  <w:tr w:rsidR="00E93C79" w:rsidRPr="00473BCC" w:rsidTr="00A53ECC">
              <w:trPr>
                <w:trHeight w:val="359"/>
              </w:trPr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韩昌燕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A53ECC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甘肃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陕电职院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计算机信息管理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A53ECC" w:rsidRDefault="00E93C79" w:rsidP="006C32E5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A53ECC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低保家庭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93C79" w:rsidRPr="006B2A59" w:rsidRDefault="00E93C79" w:rsidP="000D4E23">
                  <w:pPr>
                    <w:widowControl/>
                    <w:jc w:val="left"/>
                    <w:rPr>
                      <w:rFonts w:ascii="宋体" w:cs="宋体"/>
                      <w:kern w:val="0"/>
                      <w:szCs w:val="21"/>
                    </w:rPr>
                  </w:pPr>
                </w:p>
              </w:tc>
            </w:tr>
          </w:tbl>
          <w:p w:rsidR="00E93C79" w:rsidRPr="00D72D94" w:rsidRDefault="00E93C79" w:rsidP="00D1126D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 w:rsidR="00E93C79" w:rsidRPr="006C32E5" w:rsidRDefault="00E93C79" w:rsidP="006C32E5">
      <w:pPr>
        <w:widowControl/>
        <w:jc w:val="left"/>
        <w:rPr>
          <w:rFonts w:ascii="宋体" w:cs="宋体"/>
          <w:kern w:val="0"/>
          <w:sz w:val="24"/>
          <w:szCs w:val="24"/>
        </w:rPr>
      </w:pPr>
    </w:p>
    <w:sectPr w:rsidR="00E93C79" w:rsidRPr="006C32E5" w:rsidSect="00FD18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624" w:right="720" w:bottom="62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C79" w:rsidRDefault="00E93C79" w:rsidP="00D72D94">
      <w:r>
        <w:separator/>
      </w:r>
    </w:p>
  </w:endnote>
  <w:endnote w:type="continuationSeparator" w:id="0">
    <w:p w:rsidR="00E93C79" w:rsidRDefault="00E93C79" w:rsidP="00D72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C79" w:rsidRDefault="00E93C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C79" w:rsidRDefault="00E93C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C79" w:rsidRDefault="00E93C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C79" w:rsidRDefault="00E93C79" w:rsidP="00D72D94">
      <w:r>
        <w:separator/>
      </w:r>
    </w:p>
  </w:footnote>
  <w:footnote w:type="continuationSeparator" w:id="0">
    <w:p w:rsidR="00E93C79" w:rsidRDefault="00E93C79" w:rsidP="00D72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C79" w:rsidRDefault="00E93C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C79" w:rsidRDefault="00E93C79" w:rsidP="00FD181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C79" w:rsidRDefault="00E93C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D94"/>
    <w:rsid w:val="00016A86"/>
    <w:rsid w:val="000435E1"/>
    <w:rsid w:val="000D4E23"/>
    <w:rsid w:val="00127666"/>
    <w:rsid w:val="001C41AC"/>
    <w:rsid w:val="001D35C2"/>
    <w:rsid w:val="00245728"/>
    <w:rsid w:val="002846E0"/>
    <w:rsid w:val="002C5B54"/>
    <w:rsid w:val="002D259F"/>
    <w:rsid w:val="002F1B33"/>
    <w:rsid w:val="002F627B"/>
    <w:rsid w:val="00302565"/>
    <w:rsid w:val="00314B7F"/>
    <w:rsid w:val="00317AB4"/>
    <w:rsid w:val="0032120E"/>
    <w:rsid w:val="00386F82"/>
    <w:rsid w:val="003A60FD"/>
    <w:rsid w:val="003B528F"/>
    <w:rsid w:val="003D7E73"/>
    <w:rsid w:val="004008ED"/>
    <w:rsid w:val="004114B1"/>
    <w:rsid w:val="004577B3"/>
    <w:rsid w:val="00473BCC"/>
    <w:rsid w:val="00504FA9"/>
    <w:rsid w:val="0053172A"/>
    <w:rsid w:val="00550813"/>
    <w:rsid w:val="00561570"/>
    <w:rsid w:val="0058546B"/>
    <w:rsid w:val="005A6C10"/>
    <w:rsid w:val="005E2B86"/>
    <w:rsid w:val="0067556B"/>
    <w:rsid w:val="006B2A59"/>
    <w:rsid w:val="006C32E5"/>
    <w:rsid w:val="0079471A"/>
    <w:rsid w:val="007A6196"/>
    <w:rsid w:val="007A6949"/>
    <w:rsid w:val="0082185E"/>
    <w:rsid w:val="008830CF"/>
    <w:rsid w:val="008907B4"/>
    <w:rsid w:val="008A70B5"/>
    <w:rsid w:val="009423B6"/>
    <w:rsid w:val="00981ABA"/>
    <w:rsid w:val="0099778E"/>
    <w:rsid w:val="00A471A0"/>
    <w:rsid w:val="00A53ECC"/>
    <w:rsid w:val="00A72B3C"/>
    <w:rsid w:val="00AB21DB"/>
    <w:rsid w:val="00B36C33"/>
    <w:rsid w:val="00B80F6F"/>
    <w:rsid w:val="00BD1140"/>
    <w:rsid w:val="00C4428D"/>
    <w:rsid w:val="00C810E5"/>
    <w:rsid w:val="00D1126D"/>
    <w:rsid w:val="00D45F6F"/>
    <w:rsid w:val="00D72D94"/>
    <w:rsid w:val="00E03684"/>
    <w:rsid w:val="00E72302"/>
    <w:rsid w:val="00E93C79"/>
    <w:rsid w:val="00F3058F"/>
    <w:rsid w:val="00F75A46"/>
    <w:rsid w:val="00FD0053"/>
    <w:rsid w:val="00FD181B"/>
    <w:rsid w:val="00FD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59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72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2D9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72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2D9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1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213</Words>
  <Characters>1216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Jason.Chueng</dc:creator>
  <cp:keywords/>
  <dc:description/>
  <cp:lastModifiedBy>Sky123.Org</cp:lastModifiedBy>
  <cp:revision>4</cp:revision>
  <cp:lastPrinted>2018-04-08T03:35:00Z</cp:lastPrinted>
  <dcterms:created xsi:type="dcterms:W3CDTF">2018-04-08T02:52:00Z</dcterms:created>
  <dcterms:modified xsi:type="dcterms:W3CDTF">2018-04-09T02:57:00Z</dcterms:modified>
</cp:coreProperties>
</file>